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ED" w:rsidRDefault="00006824" w:rsidP="000068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824">
        <w:rPr>
          <w:rFonts w:ascii="Times New Roman" w:hAnsi="Times New Roman" w:cs="Times New Roman"/>
          <w:b/>
          <w:sz w:val="28"/>
          <w:szCs w:val="28"/>
        </w:rPr>
        <w:t>Задания на СРО</w:t>
      </w: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260"/>
        <w:gridCol w:w="1260"/>
        <w:gridCol w:w="1723"/>
        <w:gridCol w:w="1260"/>
      </w:tblGrid>
      <w:tr w:rsidR="00006824" w:rsidRPr="00006824" w:rsidTr="007B3457">
        <w:trPr>
          <w:trHeight w:val="9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Тема, задание,</w:t>
            </w:r>
          </w:p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Лит-ра</w:t>
            </w:r>
            <w:proofErr w:type="spellEnd"/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отче</w:t>
            </w: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сдачи,</w:t>
            </w:r>
          </w:p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</w:t>
            </w:r>
          </w:p>
        </w:tc>
      </w:tr>
      <w:tr w:rsidR="00006824" w:rsidRPr="00006824" w:rsidTr="007B345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4" w:rsidRPr="00006824" w:rsidRDefault="00006824" w:rsidP="00006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развития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1,7,1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06824" w:rsidRPr="00006824" w:rsidTr="007B345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4" w:rsidRPr="00006824" w:rsidRDefault="00006824" w:rsidP="0000682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Аппаратура для нагрев</w:t>
            </w: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а</w:t>
            </w: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ния, </w:t>
            </w: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высушивания, </w:t>
            </w:r>
            <w:proofErr w:type="spellStart"/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</w:t>
            </w: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статирования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1,7,1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06824" w:rsidRPr="00006824" w:rsidTr="007B345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4" w:rsidRPr="00006824" w:rsidRDefault="00006824" w:rsidP="00006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Фотометры. Газожидкос</w:t>
            </w: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ные хроматографы. </w:t>
            </w:r>
            <w:proofErr w:type="spellStart"/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</w:t>
            </w: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электроколориметры</w:t>
            </w:r>
            <w:proofErr w:type="spellEnd"/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</w:t>
            </w: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ляриметры. Спектрометры.  Рефрактометры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7,1,4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06824" w:rsidRPr="00006824" w:rsidTr="007B345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4" w:rsidRPr="00006824" w:rsidRDefault="00006824" w:rsidP="00006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растворов.</w:t>
            </w:r>
          </w:p>
          <w:p w:rsidR="00006824" w:rsidRPr="00006824" w:rsidRDefault="00006824" w:rsidP="00006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Концентрации  растворов. Растворение жидкостей.</w:t>
            </w:r>
          </w:p>
          <w:p w:rsidR="00006824" w:rsidRPr="00006824" w:rsidRDefault="00006824" w:rsidP="00006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Растворение газов.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06824" w:rsidRPr="00006824" w:rsidTr="007B345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4" w:rsidRPr="00006824" w:rsidRDefault="00006824" w:rsidP="00006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разведения, с</w:t>
            </w: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держание и исследование лабораторных животных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06824" w:rsidRPr="00006824" w:rsidTr="007B3457">
        <w:trPr>
          <w:cantSplit/>
          <w:trHeight w:val="357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виды работ по СРО</w:t>
            </w:r>
          </w:p>
        </w:tc>
      </w:tr>
      <w:tr w:rsidR="00006824" w:rsidRPr="00006824" w:rsidTr="007B345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4" w:rsidRPr="00006824" w:rsidRDefault="00006824" w:rsidP="00006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практич</w:t>
            </w:r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ским занятиям (0,5 </w:t>
            </w:r>
            <w:proofErr w:type="spellStart"/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 </w:t>
            </w:r>
            <w:proofErr w:type="spellStart"/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</w:t>
            </w:r>
            <w:proofErr w:type="spellEnd"/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6824" w:rsidRPr="00006824" w:rsidTr="007B345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4" w:rsidRPr="00006824" w:rsidRDefault="00006824" w:rsidP="00006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лаборато</w:t>
            </w:r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 занятиям (0,5 </w:t>
            </w:r>
            <w:proofErr w:type="spellStart"/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</w:t>
            </w:r>
            <w:proofErr w:type="spellEnd"/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6824" w:rsidRPr="00006824" w:rsidTr="007B345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4" w:rsidRPr="00006824" w:rsidRDefault="00006824" w:rsidP="00006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текущим контрольным мероприят</w:t>
            </w:r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ям (1час </w:t>
            </w:r>
            <w:proofErr w:type="spellStart"/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вид контроля)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6824" w:rsidRPr="00006824" w:rsidTr="007B345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4" w:rsidRPr="00006824" w:rsidRDefault="00006824" w:rsidP="00006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рубежному контролю (2 часа </w:t>
            </w:r>
            <w:proofErr w:type="spellStart"/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006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РК)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6824" w:rsidRPr="00006824" w:rsidTr="007B3457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4" w:rsidRPr="00006824" w:rsidRDefault="00006824" w:rsidP="00006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часов по СРС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68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24" w:rsidRPr="00006824" w:rsidRDefault="00006824" w:rsidP="0000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50BD" w:rsidRDefault="00FB50BD" w:rsidP="00006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824" w:rsidRDefault="00FB50BD" w:rsidP="000068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50BD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FB50BD" w:rsidRDefault="00FB50BD" w:rsidP="000068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50BD" w:rsidRPr="00FB50BD" w:rsidRDefault="00FB50BD" w:rsidP="00FB5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0BD">
        <w:rPr>
          <w:rFonts w:ascii="Times New Roman" w:hAnsi="Times New Roman" w:cs="Times New Roman"/>
          <w:sz w:val="28"/>
          <w:szCs w:val="28"/>
        </w:rPr>
        <w:t xml:space="preserve">1.Кырыкбайулы.С.,Садуов.М.М., </w:t>
      </w:r>
      <w:proofErr w:type="spellStart"/>
      <w:r w:rsidRPr="00FB50BD">
        <w:rPr>
          <w:rFonts w:ascii="Times New Roman" w:hAnsi="Times New Roman" w:cs="Times New Roman"/>
          <w:sz w:val="28"/>
          <w:szCs w:val="28"/>
        </w:rPr>
        <w:t>Махышев.Т.,Уразбекова.Д</w:t>
      </w:r>
      <w:proofErr w:type="spellEnd"/>
      <w:r w:rsidRPr="00FB50B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50BD">
        <w:rPr>
          <w:rFonts w:ascii="Times New Roman" w:hAnsi="Times New Roman" w:cs="Times New Roman"/>
          <w:sz w:val="28"/>
          <w:szCs w:val="28"/>
        </w:rPr>
        <w:t>Лабораторное д</w:t>
      </w:r>
      <w:r w:rsidRPr="00FB50BD">
        <w:rPr>
          <w:rFonts w:ascii="Times New Roman" w:hAnsi="Times New Roman" w:cs="Times New Roman"/>
          <w:sz w:val="28"/>
          <w:szCs w:val="28"/>
        </w:rPr>
        <w:t>е</w:t>
      </w:r>
      <w:r w:rsidRPr="00FB50BD">
        <w:rPr>
          <w:rFonts w:ascii="Times New Roman" w:hAnsi="Times New Roman" w:cs="Times New Roman"/>
          <w:sz w:val="28"/>
          <w:szCs w:val="28"/>
        </w:rPr>
        <w:t>ло</w:t>
      </w:r>
      <w:proofErr w:type="gramStart"/>
      <w:r w:rsidRPr="00FB50BD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FB50BD">
        <w:rPr>
          <w:rFonts w:ascii="Times New Roman" w:hAnsi="Times New Roman" w:cs="Times New Roman"/>
          <w:sz w:val="28"/>
          <w:szCs w:val="28"/>
        </w:rPr>
        <w:t>Алматы,2005г.-190с.</w:t>
      </w:r>
    </w:p>
    <w:p w:rsidR="00FB50BD" w:rsidRPr="00FB50BD" w:rsidRDefault="00FB50BD" w:rsidP="00FB5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0BD">
        <w:rPr>
          <w:rFonts w:ascii="Times New Roman" w:hAnsi="Times New Roman" w:cs="Times New Roman"/>
          <w:sz w:val="28"/>
          <w:szCs w:val="28"/>
        </w:rPr>
        <w:t>2.Захаров</w:t>
      </w:r>
      <w:proofErr w:type="gramStart"/>
      <w:r w:rsidRPr="00FB50BD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FB50BD">
        <w:rPr>
          <w:rFonts w:ascii="Times New Roman" w:hAnsi="Times New Roman" w:cs="Times New Roman"/>
          <w:sz w:val="28"/>
          <w:szCs w:val="28"/>
        </w:rPr>
        <w:t xml:space="preserve">.Н.Техника безопасности в лабораториях. </w:t>
      </w:r>
      <w:proofErr w:type="spellStart"/>
      <w:r w:rsidRPr="00FB50BD">
        <w:rPr>
          <w:rFonts w:ascii="Times New Roman" w:hAnsi="Times New Roman" w:cs="Times New Roman"/>
          <w:sz w:val="28"/>
          <w:szCs w:val="28"/>
        </w:rPr>
        <w:t>Спр</w:t>
      </w:r>
      <w:r w:rsidRPr="00FB50BD">
        <w:rPr>
          <w:rFonts w:ascii="Times New Roman" w:hAnsi="Times New Roman" w:cs="Times New Roman"/>
          <w:sz w:val="28"/>
          <w:szCs w:val="28"/>
        </w:rPr>
        <w:t>а</w:t>
      </w:r>
      <w:r w:rsidRPr="00FB50BD">
        <w:rPr>
          <w:rFonts w:ascii="Times New Roman" w:hAnsi="Times New Roman" w:cs="Times New Roman"/>
          <w:sz w:val="28"/>
          <w:szCs w:val="28"/>
        </w:rPr>
        <w:t>воч</w:t>
      </w:r>
      <w:proofErr w:type="gramStart"/>
      <w:r w:rsidRPr="00FB50BD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FB50BD">
        <w:rPr>
          <w:rFonts w:ascii="Times New Roman" w:hAnsi="Times New Roman" w:cs="Times New Roman"/>
          <w:sz w:val="28"/>
          <w:szCs w:val="28"/>
        </w:rPr>
        <w:t>зд.,Л.:Химия</w:t>
      </w:r>
      <w:proofErr w:type="spellEnd"/>
      <w:r w:rsidRPr="00FB50BD">
        <w:rPr>
          <w:rFonts w:ascii="Times New Roman" w:hAnsi="Times New Roman" w:cs="Times New Roman"/>
          <w:sz w:val="28"/>
          <w:szCs w:val="28"/>
        </w:rPr>
        <w:t>,</w:t>
      </w:r>
    </w:p>
    <w:p w:rsidR="00FB50BD" w:rsidRPr="00FB50BD" w:rsidRDefault="00FB50BD" w:rsidP="00FB5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0BD">
        <w:rPr>
          <w:rFonts w:ascii="Times New Roman" w:hAnsi="Times New Roman" w:cs="Times New Roman"/>
          <w:sz w:val="28"/>
          <w:szCs w:val="28"/>
        </w:rPr>
        <w:t>1991г.-336с.</w:t>
      </w:r>
    </w:p>
    <w:p w:rsidR="00FB50BD" w:rsidRPr="00FB50BD" w:rsidRDefault="00FB50BD" w:rsidP="00FB5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0BD">
        <w:rPr>
          <w:rFonts w:ascii="Times New Roman" w:hAnsi="Times New Roman" w:cs="Times New Roman"/>
          <w:sz w:val="28"/>
          <w:szCs w:val="28"/>
        </w:rPr>
        <w:t>3.Рачинский</w:t>
      </w:r>
      <w:proofErr w:type="gramStart"/>
      <w:r w:rsidRPr="00FB50BD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FB50BD">
        <w:rPr>
          <w:rFonts w:ascii="Times New Roman" w:hAnsi="Times New Roman" w:cs="Times New Roman"/>
          <w:sz w:val="28"/>
          <w:szCs w:val="28"/>
        </w:rPr>
        <w:t>.Ю.,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50BD">
        <w:rPr>
          <w:rFonts w:ascii="Times New Roman" w:hAnsi="Times New Roman" w:cs="Times New Roman"/>
          <w:sz w:val="28"/>
          <w:szCs w:val="28"/>
        </w:rPr>
        <w:t>Рачинская.М.Ф.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50BD">
        <w:rPr>
          <w:rFonts w:ascii="Times New Roman" w:hAnsi="Times New Roman" w:cs="Times New Roman"/>
          <w:sz w:val="28"/>
          <w:szCs w:val="28"/>
        </w:rPr>
        <w:t>Техника лабораторных работ.-Л.:Химия,1992г.-432с.</w:t>
      </w:r>
    </w:p>
    <w:p w:rsidR="00FB50BD" w:rsidRPr="00FB50BD" w:rsidRDefault="00FB50BD" w:rsidP="00FB5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0BD"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FB50BD" w:rsidRPr="00FB50BD" w:rsidRDefault="00FB50BD" w:rsidP="00FB5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0BD">
        <w:rPr>
          <w:rFonts w:ascii="Times New Roman" w:hAnsi="Times New Roman" w:cs="Times New Roman"/>
          <w:sz w:val="28"/>
          <w:szCs w:val="28"/>
        </w:rPr>
        <w:t>4.Никитина</w:t>
      </w:r>
      <w:proofErr w:type="gramStart"/>
      <w:r w:rsidRPr="00FB50BD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Pr="00FB50BD">
        <w:rPr>
          <w:rFonts w:ascii="Times New Roman" w:hAnsi="Times New Roman" w:cs="Times New Roman"/>
          <w:sz w:val="28"/>
          <w:szCs w:val="28"/>
        </w:rPr>
        <w:t>,В.,Киямова.С.Н.,-Микробиология.СПб.:»ГиоРд»,2008-368с.</w:t>
      </w:r>
    </w:p>
    <w:p w:rsidR="00FB50BD" w:rsidRPr="00FB50BD" w:rsidRDefault="00FB50BD" w:rsidP="00FB5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0BD">
        <w:rPr>
          <w:rFonts w:ascii="Times New Roman" w:hAnsi="Times New Roman" w:cs="Times New Roman"/>
          <w:sz w:val="28"/>
          <w:szCs w:val="28"/>
        </w:rPr>
        <w:t>5.Кисленко.В.Н.,Колычев.Н.М.-Ветеринарная микробиология и иммун</w:t>
      </w:r>
      <w:r w:rsidRPr="00FB50BD">
        <w:rPr>
          <w:rFonts w:ascii="Times New Roman" w:hAnsi="Times New Roman" w:cs="Times New Roman"/>
          <w:sz w:val="28"/>
          <w:szCs w:val="28"/>
        </w:rPr>
        <w:t>о</w:t>
      </w:r>
      <w:r w:rsidRPr="00FB50BD">
        <w:rPr>
          <w:rFonts w:ascii="Times New Roman" w:hAnsi="Times New Roman" w:cs="Times New Roman"/>
          <w:sz w:val="28"/>
          <w:szCs w:val="28"/>
        </w:rPr>
        <w:t>логия-М.</w:t>
      </w:r>
      <w:proofErr w:type="gramStart"/>
      <w:r w:rsidRPr="00FB50BD">
        <w:rPr>
          <w:rFonts w:ascii="Times New Roman" w:hAnsi="Times New Roman" w:cs="Times New Roman"/>
          <w:sz w:val="28"/>
          <w:szCs w:val="28"/>
        </w:rPr>
        <w:t>:К</w:t>
      </w:r>
      <w:proofErr w:type="gramEnd"/>
      <w:r w:rsidRPr="00FB50BD">
        <w:rPr>
          <w:rFonts w:ascii="Times New Roman" w:hAnsi="Times New Roman" w:cs="Times New Roman"/>
          <w:sz w:val="28"/>
          <w:szCs w:val="28"/>
        </w:rPr>
        <w:t>олос,2006-183с.</w:t>
      </w:r>
    </w:p>
    <w:p w:rsidR="00FB50BD" w:rsidRPr="00FB50BD" w:rsidRDefault="00FB50BD" w:rsidP="00FB5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0BD">
        <w:rPr>
          <w:rFonts w:ascii="Times New Roman" w:hAnsi="Times New Roman" w:cs="Times New Roman"/>
          <w:sz w:val="28"/>
          <w:szCs w:val="28"/>
        </w:rPr>
        <w:t>6.Мусакин.А.Н.,Рачинский</w:t>
      </w:r>
      <w:proofErr w:type="gramStart"/>
      <w:r w:rsidRPr="00FB50BD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FB50BD">
        <w:rPr>
          <w:rFonts w:ascii="Times New Roman" w:hAnsi="Times New Roman" w:cs="Times New Roman"/>
          <w:sz w:val="28"/>
          <w:szCs w:val="28"/>
        </w:rPr>
        <w:t>.Ю.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50BD">
        <w:rPr>
          <w:rFonts w:ascii="Times New Roman" w:hAnsi="Times New Roman" w:cs="Times New Roman"/>
          <w:sz w:val="28"/>
          <w:szCs w:val="28"/>
        </w:rPr>
        <w:t>Оборудование химических лабораторий.-Л.:Химия,1987г.-480с.</w:t>
      </w:r>
    </w:p>
    <w:sectPr w:rsidR="00FB50BD" w:rsidRPr="00FB50BD" w:rsidSect="006E3C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characterSpacingControl w:val="doNotCompress"/>
  <w:compat/>
  <w:rsids>
    <w:rsidRoot w:val="00006824"/>
    <w:rsid w:val="00006824"/>
    <w:rsid w:val="00320888"/>
    <w:rsid w:val="00340FED"/>
    <w:rsid w:val="006E3CBB"/>
    <w:rsid w:val="00803769"/>
    <w:rsid w:val="00C62F55"/>
    <w:rsid w:val="00FB5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Doc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Doc1.dotx</Template>
  <TotalTime>2</TotalTime>
  <Pages>1</Pages>
  <Words>209</Words>
  <Characters>1197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2015-06-19T05:41:00Z</dcterms:created>
  <dcterms:modified xsi:type="dcterms:W3CDTF">2015-06-19T05:44:00Z</dcterms:modified>
</cp:coreProperties>
</file>